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BA15B" w14:textId="77777777" w:rsidR="00E65212" w:rsidRDefault="00E65212" w:rsidP="00E652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MILDENHALE</w:t>
      </w:r>
      <w:r>
        <w:rPr>
          <w:rFonts w:cs="Times New Roman"/>
          <w:szCs w:val="24"/>
        </w:rPr>
        <w:t xml:space="preserve">       (fl.1460)</w:t>
      </w:r>
    </w:p>
    <w:p w14:paraId="1FCA018B" w14:textId="77777777" w:rsidR="00E65212" w:rsidRDefault="00E65212" w:rsidP="00E652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Wymondham, Norfolk. Butcher.</w:t>
      </w:r>
    </w:p>
    <w:p w14:paraId="23A9F10A" w14:textId="77777777" w:rsidR="00E65212" w:rsidRDefault="00E65212" w:rsidP="00E65212">
      <w:pPr>
        <w:pStyle w:val="NoSpacing"/>
        <w:rPr>
          <w:rFonts w:cs="Times New Roman"/>
          <w:szCs w:val="24"/>
        </w:rPr>
      </w:pPr>
    </w:p>
    <w:p w14:paraId="4990C14F" w14:textId="77777777" w:rsidR="00E65212" w:rsidRDefault="00E65212" w:rsidP="00E65212">
      <w:pPr>
        <w:pStyle w:val="NoSpacing"/>
        <w:rPr>
          <w:rFonts w:cs="Times New Roman"/>
          <w:szCs w:val="24"/>
        </w:rPr>
      </w:pPr>
    </w:p>
    <w:p w14:paraId="5154C1C6" w14:textId="7A7E8A9E" w:rsidR="00E65212" w:rsidRDefault="00E65212" w:rsidP="00E652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1</w:t>
      </w:r>
      <w:r>
        <w:rPr>
          <w:rFonts w:cs="Times New Roman"/>
          <w:szCs w:val="24"/>
        </w:rPr>
        <w:t>460</w:t>
      </w:r>
      <w:r>
        <w:rPr>
          <w:rFonts w:cs="Times New Roman"/>
          <w:szCs w:val="24"/>
        </w:rPr>
        <w:tab/>
        <w:t>Sir John Bourchier, Lord Berners(q.v.), brought a plaint of debt against him,</w:t>
      </w:r>
    </w:p>
    <w:p w14:paraId="3B9AAD1C" w14:textId="77777777" w:rsidR="00E65212" w:rsidRDefault="00E65212" w:rsidP="00E652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Henry Denton of Wymondham(q.v.) and William Neulond of</w:t>
      </w:r>
    </w:p>
    <w:p w14:paraId="37EFDF64" w14:textId="77777777" w:rsidR="00E65212" w:rsidRDefault="00E65212" w:rsidP="00E652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Wymondham(q.v.).</w:t>
      </w:r>
    </w:p>
    <w:p w14:paraId="0859DF77" w14:textId="77777777" w:rsidR="00E65212" w:rsidRDefault="00E65212" w:rsidP="00E652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940DB6">
          <w:rPr>
            <w:rStyle w:val="Hyperlink"/>
            <w:rFonts w:cs="Times New Roman"/>
            <w:szCs w:val="24"/>
          </w:rPr>
          <w:t>https://waalt.uh.edu/index.php/IDXCP40no797</w:t>
        </w:r>
      </w:hyperlink>
      <w:r>
        <w:rPr>
          <w:rFonts w:cs="Times New Roman"/>
          <w:szCs w:val="24"/>
        </w:rPr>
        <w:t xml:space="preserve"> )</w:t>
      </w:r>
    </w:p>
    <w:p w14:paraId="7ADE8D6D" w14:textId="77777777" w:rsidR="00E65212" w:rsidRDefault="00E65212" w:rsidP="00E65212">
      <w:pPr>
        <w:pStyle w:val="NoSpacing"/>
        <w:rPr>
          <w:rFonts w:cs="Times New Roman"/>
          <w:szCs w:val="24"/>
        </w:rPr>
      </w:pPr>
    </w:p>
    <w:p w14:paraId="46E48D73" w14:textId="77777777" w:rsidR="00E65212" w:rsidRDefault="00E65212" w:rsidP="00E65212">
      <w:pPr>
        <w:pStyle w:val="NoSpacing"/>
        <w:rPr>
          <w:rFonts w:cs="Times New Roman"/>
          <w:szCs w:val="24"/>
        </w:rPr>
      </w:pPr>
    </w:p>
    <w:p w14:paraId="4913628C" w14:textId="77777777" w:rsidR="00E65212" w:rsidRDefault="00E65212" w:rsidP="00E6521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April 2023</w:t>
      </w:r>
    </w:p>
    <w:p w14:paraId="2F79636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B2616" w14:textId="77777777" w:rsidR="00E65212" w:rsidRDefault="00E65212" w:rsidP="009139A6">
      <w:r>
        <w:separator/>
      </w:r>
    </w:p>
  </w:endnote>
  <w:endnote w:type="continuationSeparator" w:id="0">
    <w:p w14:paraId="1FD015A4" w14:textId="77777777" w:rsidR="00E65212" w:rsidRDefault="00E6521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F0B6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784C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53D9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65AE6" w14:textId="77777777" w:rsidR="00E65212" w:rsidRDefault="00E65212" w:rsidP="009139A6">
      <w:r>
        <w:separator/>
      </w:r>
    </w:p>
  </w:footnote>
  <w:footnote w:type="continuationSeparator" w:id="0">
    <w:p w14:paraId="3F249760" w14:textId="77777777" w:rsidR="00E65212" w:rsidRDefault="00E6521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4CB2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091E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B848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21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65212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FD9E26"/>
  <w15:chartTrackingRefBased/>
  <w15:docId w15:val="{D970C1DB-C1E5-4841-81F9-54C8814B8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6521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9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2023-04-17T06:38:00Z</dcterms:created>
  <dcterms:modified xsi:type="dcterms:W3CDTF">2023-04-17T06:39:00Z</dcterms:modified>
</cp:coreProperties>
</file>